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Thomas JOHNSON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Baker.</w:t>
      </w:r>
      <w:proofErr w:type="gramEnd"/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Henrison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(R.F.Y. p.171)</w:t>
      </w:r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51F02" w:rsidRPr="00C020AD" w:rsidRDefault="00E51F02" w:rsidP="00E51F02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Thomas became a Freeman by patrimony.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51F02" w:rsidRPr="00C020AD" w:rsidRDefault="00E51F02" w:rsidP="00E51F0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E51F02" w:rsidP="00E51F02">
      <w:pPr>
        <w:pStyle w:val="NoSpacing"/>
      </w:pPr>
      <w:r w:rsidRPr="00C020AD"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F02" w:rsidRDefault="00E51F02" w:rsidP="00920DE3">
      <w:pPr>
        <w:spacing w:after="0" w:line="240" w:lineRule="auto"/>
      </w:pPr>
      <w:r>
        <w:separator/>
      </w:r>
    </w:p>
  </w:endnote>
  <w:endnote w:type="continuationSeparator" w:id="0">
    <w:p w:rsidR="00E51F02" w:rsidRDefault="00E51F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F02" w:rsidRDefault="00E51F02" w:rsidP="00920DE3">
      <w:pPr>
        <w:spacing w:after="0" w:line="240" w:lineRule="auto"/>
      </w:pPr>
      <w:r>
        <w:separator/>
      </w:r>
    </w:p>
  </w:footnote>
  <w:footnote w:type="continuationSeparator" w:id="0">
    <w:p w:rsidR="00E51F02" w:rsidRDefault="00E51F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F02"/>
    <w:rsid w:val="00120749"/>
    <w:rsid w:val="00624CAE"/>
    <w:rsid w:val="00920DE3"/>
    <w:rsid w:val="00C009D8"/>
    <w:rsid w:val="00CF53C8"/>
    <w:rsid w:val="00E47068"/>
    <w:rsid w:val="00E5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51F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51F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2014-03-01T18:23:00Z</dcterms:created>
  <dcterms:modified xsi:type="dcterms:W3CDTF">2014-03-01T18:24:00Z</dcterms:modified>
</cp:coreProperties>
</file>